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A26" w:rsidRDefault="00D33A26" w:rsidP="00FF470C">
      <w:pPr>
        <w:pStyle w:val="ShapkaDocumentu"/>
        <w:spacing w:after="0"/>
        <w:ind w:left="6237"/>
        <w:jc w:val="left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ЗАТВЕРДЖЕНО</w:t>
      </w:r>
    </w:p>
    <w:p w:rsidR="00D33A26" w:rsidRDefault="00D33A26" w:rsidP="00FF470C">
      <w:pPr>
        <w:pStyle w:val="ShapkaDocumentu"/>
        <w:spacing w:after="0"/>
        <w:ind w:left="6237"/>
        <w:jc w:val="left"/>
        <w:rPr>
          <w:rFonts w:ascii="Times New Roman" w:hAnsi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Рішенням 61 сесії Кремінської міської ради 7 скликання</w:t>
      </w:r>
    </w:p>
    <w:p w:rsidR="00D33A26" w:rsidRDefault="00D33A26" w:rsidP="00FF470C">
      <w:pPr>
        <w:pStyle w:val="ShapkaDocumentu"/>
        <w:spacing w:after="0"/>
        <w:ind w:left="6237"/>
        <w:jc w:val="left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від  «22» липня 2020 р. № 61/__</w:t>
      </w:r>
    </w:p>
    <w:p w:rsidR="00D33A26" w:rsidRDefault="00D33A26" w:rsidP="003D35DB">
      <w:pPr>
        <w:jc w:val="center"/>
        <w:rPr>
          <w:b/>
          <w:caps/>
          <w:lang w:val="ru-RU"/>
        </w:rPr>
      </w:pPr>
      <w:bookmarkStart w:id="0" w:name="_GoBack"/>
      <w:bookmarkEnd w:id="0"/>
    </w:p>
    <w:p w:rsidR="00D33A26" w:rsidRDefault="00D33A26" w:rsidP="003D35DB">
      <w:pPr>
        <w:jc w:val="center"/>
        <w:rPr>
          <w:b/>
          <w:caps/>
          <w:lang w:val="ru-RU"/>
        </w:rPr>
      </w:pPr>
    </w:p>
    <w:p w:rsidR="00D33A26" w:rsidRDefault="00D33A26" w:rsidP="003D35DB">
      <w:pPr>
        <w:jc w:val="center"/>
        <w:rPr>
          <w:b/>
          <w:caps/>
        </w:rPr>
      </w:pPr>
      <w:r>
        <w:rPr>
          <w:b/>
          <w:caps/>
        </w:rPr>
        <w:t xml:space="preserve">інформаційнА карткА </w:t>
      </w:r>
    </w:p>
    <w:p w:rsidR="00D33A26" w:rsidRPr="0081412E" w:rsidRDefault="00D33A26" w:rsidP="003D35DB">
      <w:pPr>
        <w:jc w:val="center"/>
        <w:rPr>
          <w:b/>
          <w:caps/>
          <w:lang w:val="ru-RU"/>
        </w:rPr>
      </w:pPr>
      <w:r>
        <w:rPr>
          <w:b/>
          <w:caps/>
        </w:rPr>
        <w:t xml:space="preserve">адміністративної послуги </w:t>
      </w:r>
      <w:r>
        <w:rPr>
          <w:b/>
        </w:rPr>
        <w:t>№ 09/02</w:t>
      </w:r>
    </w:p>
    <w:p w:rsidR="00D33A26" w:rsidRDefault="00D33A26" w:rsidP="00FC7CDF">
      <w:pPr>
        <w:jc w:val="center"/>
        <w:rPr>
          <w:b/>
          <w:u w:val="single"/>
        </w:rPr>
      </w:pPr>
      <w:r w:rsidRPr="00203EAA">
        <w:rPr>
          <w:b/>
          <w:sz w:val="26"/>
          <w:szCs w:val="26"/>
          <w:lang w:eastAsia="uk-UA"/>
        </w:rPr>
        <w:t xml:space="preserve"> </w:t>
      </w:r>
      <w:bookmarkStart w:id="1" w:name="n13"/>
      <w:bookmarkEnd w:id="1"/>
      <w:r w:rsidRPr="00E42105">
        <w:rPr>
          <w:b/>
          <w:u w:val="single"/>
        </w:rPr>
        <w:t>Видача дозволу на перепоховання останків померлих</w:t>
      </w:r>
    </w:p>
    <w:p w:rsidR="00D33A26" w:rsidRPr="00FD2F66" w:rsidRDefault="00D33A26" w:rsidP="00E42105">
      <w:pPr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FD2F66">
        <w:rPr>
          <w:sz w:val="20"/>
          <w:szCs w:val="20"/>
        </w:rPr>
        <w:t>назва адміністративної послуги</w:t>
      </w:r>
      <w:r>
        <w:rPr>
          <w:sz w:val="20"/>
          <w:szCs w:val="20"/>
        </w:rPr>
        <w:t>)</w:t>
      </w:r>
    </w:p>
    <w:p w:rsidR="00D33A26" w:rsidRDefault="00D33A26" w:rsidP="00950F26">
      <w:pPr>
        <w:jc w:val="center"/>
        <w:rPr>
          <w:b/>
          <w:sz w:val="24"/>
          <w:szCs w:val="24"/>
          <w:u w:val="single"/>
          <w:lang w:eastAsia="uk-UA"/>
        </w:rPr>
      </w:pPr>
      <w:r>
        <w:rPr>
          <w:b/>
          <w:u w:val="single"/>
          <w:lang w:eastAsia="uk-UA"/>
        </w:rPr>
        <w:t>Відділ житлово-комунального господарства та будівництва</w:t>
      </w:r>
    </w:p>
    <w:p w:rsidR="00D33A26" w:rsidRPr="00343DF9" w:rsidRDefault="00D33A26" w:rsidP="00C50796">
      <w:pPr>
        <w:jc w:val="center"/>
        <w:rPr>
          <w:sz w:val="20"/>
          <w:szCs w:val="20"/>
          <w:lang w:eastAsia="uk-UA"/>
        </w:rPr>
      </w:pPr>
      <w:r w:rsidRPr="00343DF9">
        <w:rPr>
          <w:sz w:val="20"/>
          <w:szCs w:val="20"/>
          <w:lang w:eastAsia="uk-UA"/>
        </w:rPr>
        <w:t xml:space="preserve"> (найменування суб’єкта надання адміністративної послуги)</w:t>
      </w:r>
    </w:p>
    <w:p w:rsidR="00D33A26" w:rsidRPr="00343DF9" w:rsidRDefault="00D33A26" w:rsidP="00F03E60">
      <w:pPr>
        <w:jc w:val="center"/>
        <w:rPr>
          <w:sz w:val="20"/>
          <w:szCs w:val="20"/>
          <w:lang w:eastAsia="uk-UA"/>
        </w:rPr>
      </w:pPr>
    </w:p>
    <w:tbl>
      <w:tblPr>
        <w:tblW w:w="4975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456"/>
        <w:gridCol w:w="3133"/>
        <w:gridCol w:w="6545"/>
      </w:tblGrid>
      <w:tr w:rsidR="00D33A26" w:rsidRPr="00343DF9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343DF9" w:rsidRDefault="00D33A2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343DF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D33A26" w:rsidRPr="00343DF9" w:rsidRDefault="00D33A2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D33A26" w:rsidRPr="00343DF9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343DF9" w:rsidRDefault="00D33A2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343DF9" w:rsidRDefault="00D33A26" w:rsidP="0047325E">
            <w:pPr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343DF9" w:rsidRDefault="00D33A26" w:rsidP="0047325E">
            <w:pPr>
              <w:rPr>
                <w:i/>
                <w:sz w:val="24"/>
                <w:szCs w:val="24"/>
                <w:lang w:eastAsia="uk-UA"/>
              </w:rPr>
            </w:pPr>
            <w:r w:rsidRPr="002C5E47">
              <w:rPr>
                <w:sz w:val="24"/>
                <w:szCs w:val="24"/>
              </w:rPr>
              <w:t>92900, Луганська область, Кремінський район, м. Кремінна, просп. Дружби, 13</w:t>
            </w:r>
          </w:p>
        </w:tc>
      </w:tr>
      <w:tr w:rsidR="00D33A26" w:rsidRPr="00343DF9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343DF9" w:rsidRDefault="00D33A2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343DF9" w:rsidRDefault="00D33A26" w:rsidP="0047325E">
            <w:pPr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Default="00D33A26" w:rsidP="009C340C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 – четвер</w:t>
            </w:r>
          </w:p>
          <w:p w:rsidR="00D33A26" w:rsidRDefault="00D33A26" w:rsidP="009C340C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 08.00 до 17.00</w:t>
            </w:r>
          </w:p>
          <w:p w:rsidR="00D33A26" w:rsidRDefault="00D33A26" w:rsidP="009C340C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ru-RU"/>
              </w:rPr>
              <w:t>’</w:t>
            </w:r>
            <w:r>
              <w:rPr>
                <w:sz w:val="24"/>
                <w:szCs w:val="24"/>
              </w:rPr>
              <w:t>ятница</w:t>
            </w:r>
          </w:p>
          <w:p w:rsidR="00D33A26" w:rsidRPr="009C340C" w:rsidRDefault="00D33A26" w:rsidP="009C340C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 8.00 до 16.00</w:t>
            </w:r>
          </w:p>
        </w:tc>
      </w:tr>
      <w:tr w:rsidR="00D33A26" w:rsidRPr="00343DF9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343DF9" w:rsidRDefault="00D33A2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343DF9" w:rsidRDefault="00D33A26" w:rsidP="0047325E">
            <w:pPr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6E3B00" w:rsidRDefault="00D33A26" w:rsidP="0047325E">
            <w:pPr>
              <w:rPr>
                <w:sz w:val="24"/>
                <w:szCs w:val="24"/>
              </w:rPr>
            </w:pPr>
            <w:r w:rsidRPr="006E3B00">
              <w:rPr>
                <w:sz w:val="24"/>
                <w:szCs w:val="24"/>
              </w:rPr>
              <w:t>Тел./факс (06454) 2-16-4</w:t>
            </w:r>
            <w:r>
              <w:rPr>
                <w:sz w:val="24"/>
                <w:szCs w:val="24"/>
              </w:rPr>
              <w:t>0</w:t>
            </w:r>
            <w:r w:rsidRPr="006E3B00">
              <w:rPr>
                <w:sz w:val="24"/>
                <w:szCs w:val="24"/>
              </w:rPr>
              <w:t xml:space="preserve"> </w:t>
            </w:r>
          </w:p>
          <w:p w:rsidR="00D33A26" w:rsidRPr="00343DF9" w:rsidRDefault="00D33A26" w:rsidP="0047325E">
            <w:pPr>
              <w:rPr>
                <w:i/>
                <w:sz w:val="24"/>
                <w:szCs w:val="24"/>
                <w:lang w:eastAsia="uk-UA"/>
              </w:rPr>
            </w:pPr>
            <w:r w:rsidRPr="006E3B00">
              <w:rPr>
                <w:sz w:val="24"/>
                <w:szCs w:val="24"/>
              </w:rPr>
              <w:t xml:space="preserve">Адреса електронної пошти: </w:t>
            </w:r>
            <w:r w:rsidRPr="006E3B00">
              <w:rPr>
                <w:sz w:val="24"/>
                <w:szCs w:val="24"/>
                <w:lang w:val="en-US"/>
              </w:rPr>
              <w:t>kremgorsovet</w:t>
            </w:r>
            <w:r w:rsidRPr="006E3B00">
              <w:rPr>
                <w:sz w:val="24"/>
                <w:szCs w:val="24"/>
                <w:lang w:val="ru-RU"/>
              </w:rPr>
              <w:t>@</w:t>
            </w:r>
            <w:r w:rsidRPr="006E3B00">
              <w:rPr>
                <w:sz w:val="24"/>
                <w:szCs w:val="24"/>
                <w:lang w:val="en-US"/>
              </w:rPr>
              <w:t>gmail</w:t>
            </w:r>
            <w:r w:rsidRPr="006E3B00">
              <w:rPr>
                <w:sz w:val="24"/>
                <w:szCs w:val="24"/>
                <w:lang w:val="ru-RU"/>
              </w:rPr>
              <w:t>.</w:t>
            </w:r>
            <w:r w:rsidRPr="006E3B00">
              <w:rPr>
                <w:sz w:val="24"/>
                <w:szCs w:val="24"/>
                <w:lang w:val="en-US"/>
              </w:rPr>
              <w:t>com</w:t>
            </w:r>
          </w:p>
        </w:tc>
      </w:tr>
      <w:tr w:rsidR="00D33A26" w:rsidRPr="00343DF9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343DF9" w:rsidRDefault="00D33A2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D33A26" w:rsidRPr="00343DF9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343DF9" w:rsidRDefault="00D33A2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343DF9" w:rsidRDefault="00D33A2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7E3D77" w:rsidRDefault="00D33A26" w:rsidP="00E42105">
            <w:pPr>
              <w:pStyle w:val="ListParagraph"/>
              <w:tabs>
                <w:tab w:val="left" w:pos="217"/>
              </w:tabs>
              <w:ind w:left="0"/>
              <w:rPr>
                <w:sz w:val="24"/>
                <w:szCs w:val="24"/>
                <w:lang w:eastAsia="uk-UA"/>
              </w:rPr>
            </w:pPr>
            <w:r w:rsidRPr="007E3D77">
              <w:rPr>
                <w:sz w:val="24"/>
                <w:szCs w:val="24"/>
              </w:rPr>
              <w:t>Закону України «Про поховання та похоронну справу» від 10.07.2003 N 1102-IV</w:t>
            </w:r>
          </w:p>
        </w:tc>
      </w:tr>
      <w:tr w:rsidR="00D33A26" w:rsidRPr="00343DF9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343DF9" w:rsidRDefault="00D33A2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343DF9" w:rsidRDefault="00D33A2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7E3D77" w:rsidRDefault="00D33A26" w:rsidP="0047325E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D33A26" w:rsidRPr="00343DF9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343DF9" w:rsidRDefault="00D33A2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343DF9" w:rsidRDefault="00D33A2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7E3D77" w:rsidRDefault="00D33A26" w:rsidP="007E3D77">
            <w:pPr>
              <w:rPr>
                <w:sz w:val="24"/>
                <w:szCs w:val="24"/>
                <w:lang w:val="ru-RU"/>
              </w:rPr>
            </w:pPr>
            <w:r w:rsidRPr="007E3D77">
              <w:rPr>
                <w:sz w:val="24"/>
                <w:szCs w:val="24"/>
              </w:rPr>
              <w:t>Наказ Державного комітету України з питань житлово-комунального господарства «Про затвердження нормативно</w:t>
            </w:r>
            <w:r w:rsidRPr="007E3D77">
              <w:rPr>
                <w:sz w:val="24"/>
                <w:szCs w:val="24"/>
                <w:lang w:val="ru-RU"/>
              </w:rPr>
              <w:t xml:space="preserve"> – </w:t>
            </w:r>
            <w:r w:rsidRPr="007E3D77">
              <w:rPr>
                <w:sz w:val="24"/>
                <w:szCs w:val="24"/>
              </w:rPr>
              <w:t>правових актів щодо реалізації Закону України «Про поховання та похоронну справу» від 19.11.2003 N 193</w:t>
            </w:r>
          </w:p>
          <w:p w:rsidR="00D33A26" w:rsidRPr="007E3D77" w:rsidRDefault="00D33A26" w:rsidP="0047325E">
            <w:pPr>
              <w:pStyle w:val="ListParagraph"/>
              <w:tabs>
                <w:tab w:val="left" w:pos="0"/>
              </w:tabs>
              <w:ind w:left="0" w:firstLine="217"/>
              <w:rPr>
                <w:sz w:val="24"/>
                <w:szCs w:val="24"/>
                <w:lang w:val="ru-RU" w:eastAsia="uk-UA"/>
              </w:rPr>
            </w:pPr>
          </w:p>
        </w:tc>
      </w:tr>
      <w:tr w:rsidR="00D33A26" w:rsidRPr="00343DF9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343DF9" w:rsidRDefault="00D33A26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D33A26" w:rsidRPr="00343DF9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343DF9" w:rsidRDefault="00D33A2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7E3D77" w:rsidRDefault="00D33A2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7E3D77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7E3D77" w:rsidRDefault="00D33A26" w:rsidP="007E3D77">
            <w:pPr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</w:rPr>
              <w:t>Заява</w:t>
            </w:r>
            <w:r w:rsidRPr="007E3D77">
              <w:rPr>
                <w:sz w:val="24"/>
                <w:szCs w:val="24"/>
              </w:rPr>
              <w:t xml:space="preserve"> особи, яка здійснила поховання.</w:t>
            </w:r>
          </w:p>
        </w:tc>
      </w:tr>
      <w:tr w:rsidR="00D33A26" w:rsidRPr="00343DF9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343DF9" w:rsidRDefault="00D33A2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343DF9" w:rsidRDefault="00D33A2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7E3D77" w:rsidRDefault="00D33A26" w:rsidP="007E3D77">
            <w:pPr>
              <w:rPr>
                <w:sz w:val="24"/>
                <w:szCs w:val="24"/>
              </w:rPr>
            </w:pPr>
            <w:bookmarkStart w:id="3" w:name="n550"/>
            <w:bookmarkEnd w:id="3"/>
            <w:r w:rsidRPr="007E3D77">
              <w:rPr>
                <w:sz w:val="24"/>
                <w:szCs w:val="24"/>
              </w:rPr>
              <w:t xml:space="preserve">1) </w:t>
            </w:r>
            <w:r>
              <w:rPr>
                <w:sz w:val="24"/>
                <w:szCs w:val="24"/>
              </w:rPr>
              <w:t>Заява особи</w:t>
            </w:r>
            <w:r w:rsidRPr="007E3D77">
              <w:rPr>
                <w:sz w:val="24"/>
                <w:szCs w:val="24"/>
              </w:rPr>
              <w:t xml:space="preserve">, яка здійснила поховання, на ім’я </w:t>
            </w:r>
            <w:r>
              <w:rPr>
                <w:sz w:val="24"/>
                <w:szCs w:val="24"/>
              </w:rPr>
              <w:t>міського голови</w:t>
            </w:r>
            <w:r w:rsidRPr="007E3D77">
              <w:rPr>
                <w:sz w:val="24"/>
                <w:szCs w:val="24"/>
              </w:rPr>
              <w:t>, з обґрунтуванням причин перепоховання;</w:t>
            </w:r>
          </w:p>
          <w:p w:rsidR="00D33A26" w:rsidRPr="007E3D77" w:rsidRDefault="00D33A26" w:rsidP="007E3D77">
            <w:pPr>
              <w:ind w:left="-32"/>
              <w:rPr>
                <w:sz w:val="24"/>
                <w:szCs w:val="24"/>
              </w:rPr>
            </w:pPr>
            <w:r w:rsidRPr="007E3D77">
              <w:rPr>
                <w:sz w:val="24"/>
                <w:szCs w:val="24"/>
              </w:rPr>
              <w:t>2) Висновок органу санітарно-епідеміологічної служби;</w:t>
            </w:r>
          </w:p>
          <w:p w:rsidR="00D33A26" w:rsidRPr="007E3D77" w:rsidRDefault="00D33A26" w:rsidP="007E3D77">
            <w:pPr>
              <w:ind w:left="-32"/>
              <w:rPr>
                <w:sz w:val="24"/>
                <w:szCs w:val="24"/>
              </w:rPr>
            </w:pPr>
            <w:r w:rsidRPr="007E3D77">
              <w:rPr>
                <w:sz w:val="24"/>
                <w:szCs w:val="24"/>
              </w:rPr>
              <w:t>3) Копія лікарського свідоцтва про смерть;</w:t>
            </w:r>
          </w:p>
          <w:p w:rsidR="00D33A26" w:rsidRPr="007E3D77" w:rsidRDefault="00D33A26" w:rsidP="007E3D77">
            <w:pPr>
              <w:rPr>
                <w:sz w:val="24"/>
                <w:szCs w:val="24"/>
              </w:rPr>
            </w:pPr>
            <w:r w:rsidRPr="007E3D77">
              <w:rPr>
                <w:sz w:val="24"/>
                <w:szCs w:val="24"/>
              </w:rPr>
              <w:t>4) Дозвіл виконавчого органу відповідної сільської, селищної, міської ради на поховання останків на іншому кладовищі;</w:t>
            </w:r>
          </w:p>
          <w:p w:rsidR="00D33A26" w:rsidRPr="007E3D77" w:rsidRDefault="00D33A26" w:rsidP="007E3D77">
            <w:pPr>
              <w:rPr>
                <w:sz w:val="24"/>
                <w:szCs w:val="24"/>
              </w:rPr>
            </w:pPr>
            <w:r w:rsidRPr="007E3D77">
              <w:rPr>
                <w:sz w:val="24"/>
                <w:szCs w:val="24"/>
              </w:rPr>
              <w:t>5) Копія паспорта заявника (1,2 сторінка та прописка);</w:t>
            </w:r>
          </w:p>
          <w:p w:rsidR="00D33A26" w:rsidRPr="007E3D77" w:rsidRDefault="00D33A26" w:rsidP="007E3D77">
            <w:pPr>
              <w:pStyle w:val="a"/>
              <w:rPr>
                <w:rFonts w:ascii="Times New Roman" w:hAnsi="Times New Roman" w:cs="Times New Roman"/>
                <w:iCs/>
                <w:lang w:val="ru-RU"/>
              </w:rPr>
            </w:pPr>
            <w:r w:rsidRPr="007E3D77">
              <w:rPr>
                <w:rFonts w:ascii="Times New Roman" w:hAnsi="Times New Roman" w:cs="Times New Roman"/>
                <w:lang w:val="ru-RU"/>
              </w:rPr>
              <w:t>6) Документ, що підтверджує повноваження (у разі необхідності)</w:t>
            </w:r>
          </w:p>
        </w:tc>
      </w:tr>
      <w:tr w:rsidR="00D33A26" w:rsidRPr="00343DF9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343DF9" w:rsidRDefault="00D33A2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343DF9" w:rsidRDefault="00D33A2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7E3D77" w:rsidRDefault="00D33A26" w:rsidP="00203EAA">
            <w:pPr>
              <w:rPr>
                <w:sz w:val="24"/>
                <w:szCs w:val="24"/>
              </w:rPr>
            </w:pPr>
            <w:r w:rsidRPr="007E3D77">
              <w:rPr>
                <w:sz w:val="24"/>
                <w:szCs w:val="24"/>
              </w:rPr>
              <w:t>Пакет документів надається особисто або через уповноважену особу</w:t>
            </w:r>
          </w:p>
        </w:tc>
      </w:tr>
      <w:tr w:rsidR="00D33A26" w:rsidRPr="00343DF9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343DF9" w:rsidRDefault="00D33A2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343DF9" w:rsidRDefault="00D33A2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343DF9" w:rsidRDefault="00D33A26" w:rsidP="003D35DB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D33A26" w:rsidRPr="00343DF9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343DF9" w:rsidRDefault="00D33A26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343DF9" w:rsidRDefault="00D33A26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7E3D77" w:rsidRDefault="00D33A26" w:rsidP="00B56D83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jc w:val="left"/>
              <w:rPr>
                <w:sz w:val="24"/>
                <w:szCs w:val="24"/>
              </w:rPr>
            </w:pPr>
            <w:r w:rsidRPr="007E3D77">
              <w:rPr>
                <w:sz w:val="24"/>
                <w:szCs w:val="24"/>
              </w:rPr>
              <w:t xml:space="preserve">Не більше </w:t>
            </w:r>
            <w:r>
              <w:rPr>
                <w:sz w:val="24"/>
                <w:szCs w:val="24"/>
              </w:rPr>
              <w:t>30</w:t>
            </w:r>
            <w:r w:rsidRPr="007E3D77">
              <w:rPr>
                <w:sz w:val="24"/>
                <w:szCs w:val="24"/>
              </w:rPr>
              <w:t xml:space="preserve"> днів</w:t>
            </w:r>
          </w:p>
        </w:tc>
      </w:tr>
      <w:tr w:rsidR="00D33A26" w:rsidRPr="00343DF9" w:rsidTr="00203EAA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343DF9" w:rsidRDefault="00D33A26" w:rsidP="005B0B48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343DF9" w:rsidRDefault="00D33A26" w:rsidP="0047325E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7E3D77" w:rsidRDefault="00D33A26" w:rsidP="007E3D77">
            <w:pPr>
              <w:jc w:val="left"/>
              <w:rPr>
                <w:sz w:val="24"/>
                <w:szCs w:val="24"/>
              </w:rPr>
            </w:pPr>
            <w:bookmarkStart w:id="4" w:name="o638"/>
            <w:bookmarkEnd w:id="4"/>
            <w:r w:rsidRPr="007E3D77">
              <w:rPr>
                <w:sz w:val="24"/>
                <w:szCs w:val="24"/>
              </w:rPr>
              <w:t>Не повний пакет документів або негативний висновок СЕС</w:t>
            </w:r>
          </w:p>
          <w:p w:rsidR="00D33A26" w:rsidRPr="00203EAA" w:rsidRDefault="00D33A26" w:rsidP="00203EAA">
            <w:pPr>
              <w:ind w:firstLine="217"/>
              <w:jc w:val="left"/>
              <w:rPr>
                <w:sz w:val="24"/>
                <w:szCs w:val="24"/>
              </w:rPr>
            </w:pPr>
          </w:p>
        </w:tc>
      </w:tr>
      <w:tr w:rsidR="00D33A26" w:rsidRPr="00343DF9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343DF9" w:rsidRDefault="00D33A26" w:rsidP="005B0B48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343DF9" w:rsidRDefault="00D33A26" w:rsidP="00407DFF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33A26" w:rsidRPr="007E3D77" w:rsidRDefault="00D33A26" w:rsidP="00407DFF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7E3D77">
              <w:rPr>
                <w:sz w:val="24"/>
                <w:szCs w:val="24"/>
              </w:rPr>
              <w:t>Рішення виконкому про дозвіл на перепоховання останків померлих</w:t>
            </w:r>
          </w:p>
        </w:tc>
      </w:tr>
      <w:tr w:rsidR="00D33A26" w:rsidTr="003D3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435"/>
        </w:trPr>
        <w:tc>
          <w:tcPr>
            <w:tcW w:w="225" w:type="pct"/>
          </w:tcPr>
          <w:p w:rsidR="00D33A26" w:rsidRPr="0047325E" w:rsidRDefault="00D33A26" w:rsidP="005B0B48">
            <w:pPr>
              <w:rPr>
                <w:sz w:val="24"/>
                <w:szCs w:val="24"/>
              </w:rPr>
            </w:pPr>
            <w:bookmarkStart w:id="5" w:name="n43"/>
            <w:bookmarkEnd w:id="5"/>
            <w:r>
              <w:rPr>
                <w:sz w:val="24"/>
                <w:szCs w:val="24"/>
              </w:rPr>
              <w:t>14</w:t>
            </w:r>
          </w:p>
        </w:tc>
        <w:tc>
          <w:tcPr>
            <w:tcW w:w="1546" w:type="pct"/>
          </w:tcPr>
          <w:p w:rsidR="00D33A26" w:rsidRPr="00343DF9" w:rsidRDefault="00D33A26" w:rsidP="00407DFF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29" w:type="pct"/>
          </w:tcPr>
          <w:p w:rsidR="00D33A26" w:rsidRPr="00662465" w:rsidRDefault="00D33A26" w:rsidP="00407DFF">
            <w:pPr>
              <w:pStyle w:val="ListParagraph"/>
              <w:tabs>
                <w:tab w:val="left" w:pos="358"/>
              </w:tabs>
              <w:ind w:left="0" w:firstLine="217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</w:rPr>
              <w:t>Особисто замовником чи за дорученням (нотаріально завіреним).</w:t>
            </w:r>
          </w:p>
        </w:tc>
      </w:tr>
    </w:tbl>
    <w:p w:rsidR="00D33A26" w:rsidRPr="00343DF9" w:rsidRDefault="00D33A26" w:rsidP="00C50796">
      <w:pPr>
        <w:tabs>
          <w:tab w:val="left" w:pos="9564"/>
        </w:tabs>
        <w:rPr>
          <w:b/>
          <w:sz w:val="14"/>
          <w:szCs w:val="14"/>
        </w:rPr>
      </w:pPr>
      <w:r w:rsidRPr="00343DF9">
        <w:rPr>
          <w:sz w:val="6"/>
          <w:szCs w:val="6"/>
        </w:rPr>
        <w:t>________________________</w:t>
      </w:r>
    </w:p>
    <w:p w:rsidR="00D33A26" w:rsidRPr="00343DF9" w:rsidRDefault="00D33A26" w:rsidP="00F03E60">
      <w:pPr>
        <w:jc w:val="right"/>
        <w:rPr>
          <w:sz w:val="24"/>
          <w:szCs w:val="24"/>
        </w:rPr>
      </w:pPr>
    </w:p>
    <w:p w:rsidR="00D33A26" w:rsidRPr="00343DF9" w:rsidRDefault="00D33A26" w:rsidP="00F03E60">
      <w:pPr>
        <w:jc w:val="right"/>
        <w:rPr>
          <w:sz w:val="24"/>
          <w:szCs w:val="24"/>
        </w:rPr>
      </w:pPr>
    </w:p>
    <w:p w:rsidR="00D33A26" w:rsidRPr="00343DF9" w:rsidRDefault="00D33A26"/>
    <w:sectPr w:rsidR="00D33A26" w:rsidRPr="00343DF9" w:rsidSect="005C22F4">
      <w:headerReference w:type="default" r:id="rId7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A26" w:rsidRDefault="00D33A26">
      <w:r>
        <w:separator/>
      </w:r>
    </w:p>
  </w:endnote>
  <w:endnote w:type="continuationSeparator" w:id="0">
    <w:p w:rsidR="00D33A26" w:rsidRDefault="00D33A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A26" w:rsidRDefault="00D33A26">
      <w:r>
        <w:separator/>
      </w:r>
    </w:p>
  </w:footnote>
  <w:footnote w:type="continuationSeparator" w:id="0">
    <w:p w:rsidR="00D33A26" w:rsidRDefault="00D33A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A26" w:rsidRPr="0048466D" w:rsidRDefault="00D33A26">
    <w:pPr>
      <w:pStyle w:val="Header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Pr="00950F26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203FC"/>
    <w:multiLevelType w:val="hybridMultilevel"/>
    <w:tmpl w:val="470616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B854EB"/>
    <w:multiLevelType w:val="hybridMultilevel"/>
    <w:tmpl w:val="E65CD3E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9624F33"/>
    <w:multiLevelType w:val="hybridMultilevel"/>
    <w:tmpl w:val="2F4AA9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54970F0"/>
    <w:multiLevelType w:val="hybridMultilevel"/>
    <w:tmpl w:val="788C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55A696A"/>
    <w:multiLevelType w:val="hybridMultilevel"/>
    <w:tmpl w:val="788C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E60"/>
    <w:rsid w:val="00010AF8"/>
    <w:rsid w:val="00036A10"/>
    <w:rsid w:val="00095064"/>
    <w:rsid w:val="000A7145"/>
    <w:rsid w:val="000B29F1"/>
    <w:rsid w:val="000B62AA"/>
    <w:rsid w:val="000D2829"/>
    <w:rsid w:val="000E1FD6"/>
    <w:rsid w:val="000E2166"/>
    <w:rsid w:val="00150233"/>
    <w:rsid w:val="00153647"/>
    <w:rsid w:val="001615D7"/>
    <w:rsid w:val="00180720"/>
    <w:rsid w:val="00183DF5"/>
    <w:rsid w:val="001A3CE8"/>
    <w:rsid w:val="001F0FCA"/>
    <w:rsid w:val="00203EAA"/>
    <w:rsid w:val="002069CE"/>
    <w:rsid w:val="00213D08"/>
    <w:rsid w:val="0023133F"/>
    <w:rsid w:val="00255F79"/>
    <w:rsid w:val="002923C9"/>
    <w:rsid w:val="002C05A2"/>
    <w:rsid w:val="002C5E47"/>
    <w:rsid w:val="002D497A"/>
    <w:rsid w:val="002D69D7"/>
    <w:rsid w:val="002F43B1"/>
    <w:rsid w:val="00311818"/>
    <w:rsid w:val="0033511A"/>
    <w:rsid w:val="0034374C"/>
    <w:rsid w:val="00343DF9"/>
    <w:rsid w:val="00344ED2"/>
    <w:rsid w:val="00372F6B"/>
    <w:rsid w:val="003879E7"/>
    <w:rsid w:val="00396B5A"/>
    <w:rsid w:val="003D35DB"/>
    <w:rsid w:val="00407DFF"/>
    <w:rsid w:val="0043450D"/>
    <w:rsid w:val="004517A4"/>
    <w:rsid w:val="0047325E"/>
    <w:rsid w:val="0048466D"/>
    <w:rsid w:val="004B42AC"/>
    <w:rsid w:val="004E3047"/>
    <w:rsid w:val="0052271C"/>
    <w:rsid w:val="00524B70"/>
    <w:rsid w:val="005316A9"/>
    <w:rsid w:val="00534A2D"/>
    <w:rsid w:val="00535286"/>
    <w:rsid w:val="005450DD"/>
    <w:rsid w:val="00564408"/>
    <w:rsid w:val="005B0B48"/>
    <w:rsid w:val="005C22F4"/>
    <w:rsid w:val="005D58EA"/>
    <w:rsid w:val="0061775A"/>
    <w:rsid w:val="00632256"/>
    <w:rsid w:val="00662465"/>
    <w:rsid w:val="006E3B00"/>
    <w:rsid w:val="007422FE"/>
    <w:rsid w:val="0075748D"/>
    <w:rsid w:val="00767893"/>
    <w:rsid w:val="007E3D77"/>
    <w:rsid w:val="0081412E"/>
    <w:rsid w:val="0089113E"/>
    <w:rsid w:val="008A0A1D"/>
    <w:rsid w:val="008A374F"/>
    <w:rsid w:val="008B3413"/>
    <w:rsid w:val="008B38A3"/>
    <w:rsid w:val="008C606F"/>
    <w:rsid w:val="00950F26"/>
    <w:rsid w:val="009B5D48"/>
    <w:rsid w:val="009C340C"/>
    <w:rsid w:val="009D198A"/>
    <w:rsid w:val="009E0581"/>
    <w:rsid w:val="009F1D6A"/>
    <w:rsid w:val="00A015FE"/>
    <w:rsid w:val="00A67245"/>
    <w:rsid w:val="00A97D3F"/>
    <w:rsid w:val="00AA0DA3"/>
    <w:rsid w:val="00B20CB3"/>
    <w:rsid w:val="00B22B49"/>
    <w:rsid w:val="00B22FA0"/>
    <w:rsid w:val="00B54254"/>
    <w:rsid w:val="00B56D83"/>
    <w:rsid w:val="00BB06FD"/>
    <w:rsid w:val="00BC60E9"/>
    <w:rsid w:val="00BE17E8"/>
    <w:rsid w:val="00BE4E95"/>
    <w:rsid w:val="00BE5269"/>
    <w:rsid w:val="00C007F2"/>
    <w:rsid w:val="00C30744"/>
    <w:rsid w:val="00C36C08"/>
    <w:rsid w:val="00C50796"/>
    <w:rsid w:val="00C8319F"/>
    <w:rsid w:val="00C902E8"/>
    <w:rsid w:val="00CA5745"/>
    <w:rsid w:val="00CA5AFC"/>
    <w:rsid w:val="00CB6596"/>
    <w:rsid w:val="00CC69D6"/>
    <w:rsid w:val="00D23945"/>
    <w:rsid w:val="00D33A26"/>
    <w:rsid w:val="00D40F89"/>
    <w:rsid w:val="00D6793B"/>
    <w:rsid w:val="00D70A8A"/>
    <w:rsid w:val="00D903D8"/>
    <w:rsid w:val="00D9170F"/>
    <w:rsid w:val="00D96906"/>
    <w:rsid w:val="00DC2A9F"/>
    <w:rsid w:val="00DD003D"/>
    <w:rsid w:val="00DE19F3"/>
    <w:rsid w:val="00E40E3E"/>
    <w:rsid w:val="00E42105"/>
    <w:rsid w:val="00EB57A8"/>
    <w:rsid w:val="00EC36A1"/>
    <w:rsid w:val="00EE0FFA"/>
    <w:rsid w:val="00F03964"/>
    <w:rsid w:val="00F03E60"/>
    <w:rsid w:val="00F343AE"/>
    <w:rsid w:val="00F359EC"/>
    <w:rsid w:val="00F7199F"/>
    <w:rsid w:val="00FA05DA"/>
    <w:rsid w:val="00FC7CDF"/>
    <w:rsid w:val="00FD2F66"/>
    <w:rsid w:val="00FD7ACE"/>
    <w:rsid w:val="00FE321C"/>
    <w:rsid w:val="00FF4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03E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99"/>
    <w:rsid w:val="00FE321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Normal"/>
    <w:uiPriority w:val="99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Footer">
    <w:name w:val="footer"/>
    <w:basedOn w:val="Normal"/>
    <w:link w:val="FooterChar"/>
    <w:uiPriority w:val="99"/>
    <w:rsid w:val="0048466D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8466D"/>
    <w:rPr>
      <w:rFonts w:ascii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5C2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22F4"/>
    <w:rPr>
      <w:rFonts w:ascii="Tahoma" w:hAnsi="Tahoma" w:cs="Tahoma"/>
      <w:sz w:val="16"/>
      <w:szCs w:val="16"/>
    </w:rPr>
  </w:style>
  <w:style w:type="paragraph" w:customStyle="1" w:styleId="a">
    <w:name w:val="Знак Знак Знак Знак Знак Знак Знак Знак Знак Знак Знак Знак Знак Знак Знак Знак Знак"/>
    <w:basedOn w:val="Normal"/>
    <w:uiPriority w:val="99"/>
    <w:rsid w:val="00662465"/>
    <w:pPr>
      <w:jc w:val="left"/>
    </w:pPr>
    <w:rPr>
      <w:rFonts w:ascii="Verdana" w:hAnsi="Verdana" w:cs="Verdana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rsid w:val="006624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62465"/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ShapkaDocumentu">
    <w:name w:val="Shapka Documentu"/>
    <w:basedOn w:val="Normal"/>
    <w:uiPriority w:val="99"/>
    <w:rsid w:val="00FF470C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01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6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618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1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01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016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01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6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6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6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6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6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61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1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01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01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016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6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6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399</Words>
  <Characters>2277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Кубай С В</cp:lastModifiedBy>
  <cp:revision>8</cp:revision>
  <cp:lastPrinted>2016-07-12T12:41:00Z</cp:lastPrinted>
  <dcterms:created xsi:type="dcterms:W3CDTF">2019-06-19T12:52:00Z</dcterms:created>
  <dcterms:modified xsi:type="dcterms:W3CDTF">2020-11-06T08:30:00Z</dcterms:modified>
</cp:coreProperties>
</file>